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A3BB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1420A">
        <w:rPr>
          <w:rFonts w:ascii="Corbel" w:hAnsi="Corbel"/>
          <w:b/>
          <w:smallCaps/>
          <w:sz w:val="24"/>
          <w:szCs w:val="24"/>
        </w:rPr>
        <w:t xml:space="preserve"> </w:t>
      </w:r>
      <w:r w:rsidR="00EA3BBF">
        <w:rPr>
          <w:rFonts w:ascii="Corbel" w:hAnsi="Corbel"/>
          <w:iCs/>
          <w:smallCaps/>
          <w:sz w:val="24"/>
          <w:szCs w:val="24"/>
        </w:rPr>
        <w:t>2025</w:t>
      </w:r>
      <w:r w:rsidR="00997CBD">
        <w:rPr>
          <w:rFonts w:ascii="Corbel" w:hAnsi="Corbel"/>
          <w:iCs/>
          <w:smallCaps/>
          <w:sz w:val="24"/>
          <w:szCs w:val="24"/>
        </w:rPr>
        <w:t>-202</w:t>
      </w:r>
      <w:r w:rsidR="00EA3BBF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026A19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D97030">
        <w:rPr>
          <w:rFonts w:ascii="Corbel" w:hAnsi="Corbel"/>
          <w:sz w:val="20"/>
          <w:szCs w:val="20"/>
        </w:rPr>
        <w:t>20</w:t>
      </w:r>
      <w:r w:rsidR="00B02A7F">
        <w:rPr>
          <w:rFonts w:ascii="Corbel" w:hAnsi="Corbel"/>
          <w:sz w:val="20"/>
          <w:szCs w:val="20"/>
        </w:rPr>
        <w:t>2</w:t>
      </w:r>
      <w:r w:rsidR="00EA3BBF">
        <w:rPr>
          <w:rFonts w:ascii="Corbel" w:hAnsi="Corbel"/>
          <w:sz w:val="20"/>
          <w:szCs w:val="20"/>
        </w:rPr>
        <w:t>5</w:t>
      </w:r>
      <w:r w:rsidR="00D97030">
        <w:rPr>
          <w:rFonts w:ascii="Corbel" w:hAnsi="Corbel"/>
          <w:sz w:val="20"/>
          <w:szCs w:val="20"/>
        </w:rPr>
        <w:t>/20</w:t>
      </w:r>
      <w:r w:rsidR="00EA3BBF">
        <w:rPr>
          <w:rFonts w:ascii="Corbel" w:hAnsi="Corbel"/>
          <w:sz w:val="20"/>
          <w:szCs w:val="20"/>
        </w:rPr>
        <w:t>26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B7AD1" w:rsidRDefault="00D970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B7AD1">
              <w:rPr>
                <w:rFonts w:ascii="Corbel" w:hAnsi="Corbel"/>
                <w:b w:val="0"/>
                <w:bCs/>
                <w:sz w:val="24"/>
                <w:szCs w:val="24"/>
              </w:rPr>
              <w:t>Animacja kultury w profilaktyce i resocjalizacji</w:t>
            </w:r>
          </w:p>
        </w:tc>
      </w:tr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65F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97030" w:rsidRPr="009C54AE" w:rsidRDefault="00D87935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87935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97030" w:rsidRPr="009C54AE" w:rsidRDefault="005D39F1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97030" w:rsidRPr="009C54AE" w:rsidRDefault="00EA3BBF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97030" w:rsidRPr="009C54AE" w:rsidRDefault="00EA3BBF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5C504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026A19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8A62F2">
              <w:rPr>
                <w:rFonts w:ascii="Corbel" w:hAnsi="Corbel"/>
                <w:b w:val="0"/>
                <w:sz w:val="24"/>
                <w:szCs w:val="24"/>
              </w:rPr>
              <w:t>, semestr 2</w:t>
            </w:r>
            <w:bookmarkStart w:id="0" w:name="_GoBack"/>
            <w:bookmarkEnd w:id="0"/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97030" w:rsidRPr="009C54AE" w:rsidRDefault="00EA3BBF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97030" w:rsidRPr="009C54AE" w:rsidRDefault="00EA3BBF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97030" w:rsidRPr="009C54AE" w:rsidRDefault="00C6198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B776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2524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2524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B7A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252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252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2524E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F2524E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F2524E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4B7AD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2524E" w:rsidP="000A3ED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przedmiotów ogólnopedagogicznych (pedagogika ogólna, teoretyczne podstawy kształcenia, teoretyczne podstawy wychowania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 oraz z zakresu pedagogiki resocjalizacyjnej (teoretyczne podstawy pedagogiki resocjalizacyjnej, wychowanie resocjalizujące,</w:t>
            </w:r>
            <w:r w:rsidR="00DE7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</w:t>
            </w:r>
            <w:r w:rsidR="000967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aktyka społeczna,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instytucje profilaktyczne i resocjalizacyjne, pedagogika penitencjarna</w:t>
            </w:r>
            <w:r w:rsidR="00B02A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kulturotechnika w resocjalizacji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</w:t>
            </w:r>
          </w:p>
        </w:tc>
      </w:tr>
    </w:tbl>
    <w:p w:rsidR="00B02A7F" w:rsidRDefault="00B02A7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5D39F1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Rozszerzenie wiedzy studentów na temat zawodowej 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sylwetki animatora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kultury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0A3ED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0A3ED5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fachową wiedzę z zakresu metod i technik pracy animatora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kultury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odniesieniu do dzieci i młodzieży oraz dorosłych niedostosowanych społecznie.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0A3ED5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zasobami kultury,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które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mogą być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wykorzystane                                                   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działania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profilaktyczn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ych, wychowawczych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resocjalizacyjn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A3ED5" w:rsidRPr="009C54AE" w:rsidTr="00923D7D">
        <w:tc>
          <w:tcPr>
            <w:tcW w:w="851" w:type="dxa"/>
            <w:vAlign w:val="center"/>
          </w:tcPr>
          <w:p w:rsidR="000A3ED5" w:rsidRPr="009C54AE" w:rsidRDefault="000A3E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8819" w:type="dxa"/>
            <w:vAlign w:val="center"/>
          </w:tcPr>
          <w:p w:rsidR="000A3ED5" w:rsidRDefault="00D406C3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planowania i przeprowadzania zajęć profilaktycznych,  wychowawczych, resocjalizacyjnych z wykorzystaniem zasobów kultury.</w:t>
            </w:r>
          </w:p>
        </w:tc>
      </w:tr>
      <w:tr w:rsidR="00D406C3" w:rsidRPr="009C54AE" w:rsidTr="00923D7D">
        <w:tc>
          <w:tcPr>
            <w:tcW w:w="851" w:type="dxa"/>
            <w:vAlign w:val="center"/>
          </w:tcPr>
          <w:p w:rsidR="00D406C3" w:rsidRDefault="00D406C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D406C3" w:rsidRDefault="00D406C3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kompetencji studentów przydatnych w pracy profilaktycznej, wychowawczej i resocjalizacyjnej animatora kultury.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5976"/>
        <w:gridCol w:w="1865"/>
      </w:tblGrid>
      <w:tr w:rsidR="0085747A" w:rsidRPr="009C54AE" w:rsidTr="00FC4B8A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87935" w:rsidRPr="00D87935" w:rsidRDefault="00D8793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FC4B8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83B3B">
              <w:rPr>
                <w:rFonts w:ascii="Corbel" w:hAnsi="Corbel"/>
                <w:b w:val="0"/>
                <w:smallCaps w:val="0"/>
                <w:szCs w:val="24"/>
              </w:rPr>
              <w:t>mówi podstawowe trendy w rozwoju animacji kultury.</w:t>
            </w:r>
          </w:p>
        </w:tc>
        <w:tc>
          <w:tcPr>
            <w:tcW w:w="1865" w:type="dxa"/>
          </w:tcPr>
          <w:p w:rsidR="0085747A" w:rsidRDefault="0046394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B36775" w:rsidRPr="009C54AE" w:rsidRDefault="00B36775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Pr="009C54AE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0C0908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ymieni cechy osobowościowe i predyspozycje zawodowe animatora kultury.</w:t>
            </w:r>
          </w:p>
        </w:tc>
        <w:tc>
          <w:tcPr>
            <w:tcW w:w="1865" w:type="dxa"/>
            <w:vMerge w:val="restart"/>
          </w:tcPr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36398B" w:rsidRPr="009C54AE" w:rsidRDefault="0036398B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94DA0" w:rsidRPr="009C54AE" w:rsidRDefault="00A94DA0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Pr="009C54AE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0C0908" w:rsidRDefault="004B7AD1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charakteryzuje podstawowe metody i techniki pracy animatora kultury wykorzystywane w różnych środowiskach wychowawczych.</w:t>
            </w:r>
          </w:p>
        </w:tc>
        <w:tc>
          <w:tcPr>
            <w:tcW w:w="1865" w:type="dxa"/>
            <w:vMerge/>
          </w:tcPr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C0908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mówi możliwości wykorzystania różnych zasobów kultury w pracy profilaktycznej, wychowawczej                                              i resocjalizacyjnej z osobami niedostosowanymi społecznie.</w:t>
            </w:r>
          </w:p>
        </w:tc>
        <w:tc>
          <w:tcPr>
            <w:tcW w:w="1865" w:type="dxa"/>
            <w:vMerge/>
          </w:tcPr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FC4B8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6394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:rsidR="0085747A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analizuje przykładowe</w:t>
            </w:r>
            <w:r w:rsidR="00FC4B8A">
              <w:rPr>
                <w:rFonts w:ascii="Corbel" w:hAnsi="Corbel"/>
                <w:b w:val="0"/>
                <w:smallCaps w:val="0"/>
                <w:szCs w:val="24"/>
              </w:rPr>
              <w:t xml:space="preserve"> sytuacje problemowe jakie mogą pojawić się w pracy animatora kulturyz osobami niedostosowanymi społecznie.</w:t>
            </w:r>
          </w:p>
        </w:tc>
        <w:tc>
          <w:tcPr>
            <w:tcW w:w="1865" w:type="dxa"/>
          </w:tcPr>
          <w:p w:rsidR="0085747A" w:rsidRDefault="0046394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  <w:p w:rsidR="00A94DA0" w:rsidRPr="009C54AE" w:rsidRDefault="00A94DA0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B6DA8" w:rsidRPr="009C54AE" w:rsidTr="00FC4B8A">
        <w:tc>
          <w:tcPr>
            <w:tcW w:w="1679" w:type="dxa"/>
          </w:tcPr>
          <w:p w:rsidR="000B6DA8" w:rsidRPr="009C54AE" w:rsidRDefault="000B6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0B6DA8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rzećwiczy umiejętność podejmowania dyskusji oraz pracy w zespole podczas planowania i przeprowadzania zajęć profilaktycznych, wychowawcz</w:t>
            </w:r>
            <w:r w:rsidR="004B7AD1">
              <w:rPr>
                <w:rFonts w:ascii="Corbel" w:hAnsi="Corbel"/>
                <w:b w:val="0"/>
                <w:smallCaps w:val="0"/>
                <w:szCs w:val="24"/>
              </w:rPr>
              <w:t xml:space="preserve">ych, resocjalizacyjnych 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z wykorzystaniem różnych zasobów kultury.</w:t>
            </w:r>
          </w:p>
        </w:tc>
        <w:tc>
          <w:tcPr>
            <w:tcW w:w="1865" w:type="dxa"/>
            <w:vMerge w:val="restart"/>
          </w:tcPr>
          <w:p w:rsidR="000B6DA8" w:rsidRDefault="000B6DA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B6DA8" w:rsidRDefault="000B6DA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B6DA8" w:rsidRDefault="000B6DA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6D013B" w:rsidRDefault="006D013B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B6DA8" w:rsidRPr="009C54AE" w:rsidTr="00FC4B8A">
        <w:tc>
          <w:tcPr>
            <w:tcW w:w="1679" w:type="dxa"/>
          </w:tcPr>
          <w:p w:rsidR="000B6DA8" w:rsidRDefault="000B6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0B6DA8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rzedstawi przykładowe działania praktyczne wykorzystujące zasoby kultury jakie mogą być podejmowane w pracy z osobami niedostosowanymi społecznie.</w:t>
            </w:r>
          </w:p>
        </w:tc>
        <w:tc>
          <w:tcPr>
            <w:tcW w:w="1865" w:type="dxa"/>
            <w:vMerge/>
          </w:tcPr>
          <w:p w:rsidR="000B6DA8" w:rsidRDefault="000B6DA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6063D" w:rsidRPr="009C54AE" w:rsidTr="00FC4B8A">
        <w:tc>
          <w:tcPr>
            <w:tcW w:w="1679" w:type="dxa"/>
          </w:tcPr>
          <w:p w:rsidR="0056063D" w:rsidRPr="009C54AE" w:rsidRDefault="00A011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56063D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011E6">
              <w:rPr>
                <w:rFonts w:ascii="Corbel" w:hAnsi="Corbel"/>
                <w:b w:val="0"/>
                <w:smallCaps w:val="0"/>
                <w:szCs w:val="24"/>
              </w:rPr>
              <w:t xml:space="preserve">yrazi przekonanie o konieczności podejmowania </w:t>
            </w:r>
            <w:r w:rsidR="00A011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profesjonalnych zachowań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 xml:space="preserve"> i potrzebie wykorzystywania zasobów kultury</w:t>
            </w:r>
            <w:r w:rsidR="00A011E6">
              <w:rPr>
                <w:rFonts w:ascii="Corbel" w:hAnsi="Corbel"/>
                <w:b w:val="0"/>
                <w:smallCaps w:val="0"/>
                <w:szCs w:val="24"/>
              </w:rPr>
              <w:t xml:space="preserve"> podczas projektowania i wdrażania oddziaływań 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profilakt</w:t>
            </w:r>
            <w:r w:rsidR="004B7AD1">
              <w:rPr>
                <w:rFonts w:ascii="Corbel" w:hAnsi="Corbel"/>
                <w:b w:val="0"/>
                <w:smallCaps w:val="0"/>
                <w:szCs w:val="24"/>
              </w:rPr>
              <w:t xml:space="preserve">ycznych, wychowawczych 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i resocjalizacyjnych.</w:t>
            </w:r>
          </w:p>
        </w:tc>
        <w:tc>
          <w:tcPr>
            <w:tcW w:w="1865" w:type="dxa"/>
          </w:tcPr>
          <w:p w:rsidR="0056063D" w:rsidRDefault="0056063D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  <w:p w:rsidR="006D013B" w:rsidRDefault="006D013B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4B7AD1" w:rsidRPr="009C54AE" w:rsidRDefault="004B7AD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B7AD1" w:rsidRPr="009C54AE" w:rsidRDefault="004B7AD1" w:rsidP="004B7AD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B7AD1" w:rsidRPr="009C54AE" w:rsidRDefault="004B7AD1" w:rsidP="004B7AD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B7AD1" w:rsidRPr="009C54AE" w:rsidTr="00A33D14">
        <w:tc>
          <w:tcPr>
            <w:tcW w:w="9639" w:type="dxa"/>
          </w:tcPr>
          <w:p w:rsidR="004B7AD1" w:rsidRPr="009C54AE" w:rsidRDefault="004B7AD1" w:rsidP="00A33D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7AD1" w:rsidRPr="009C54AE" w:rsidTr="00A33D14">
        <w:tc>
          <w:tcPr>
            <w:tcW w:w="9639" w:type="dxa"/>
          </w:tcPr>
          <w:p w:rsidR="004B7AD1" w:rsidRPr="00F15751" w:rsidRDefault="004B7AD1" w:rsidP="00A33D1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752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rozwoju animacji kultury.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7525E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Zawodowa sylwetka animatora kultury: predyspozycje zawodowe, typy osobowościowe animatorów, kultura osobista i aparycja.</w:t>
            </w:r>
            <w:r w:rsidR="00E15CA4">
              <w:rPr>
                <w:rFonts w:ascii="Corbel" w:hAnsi="Corbel"/>
                <w:sz w:val="24"/>
                <w:szCs w:val="24"/>
              </w:rPr>
              <w:t xml:space="preserve"> Animator kultury a wychowawca do spraw kulturalno-oświatowych w placówkach dla osób niedostosowanych społecznie.</w:t>
            </w:r>
          </w:p>
        </w:tc>
      </w:tr>
      <w:tr w:rsidR="0085747A" w:rsidRPr="009C54AE" w:rsidTr="00923D7D">
        <w:tc>
          <w:tcPr>
            <w:tcW w:w="9639" w:type="dxa"/>
          </w:tcPr>
          <w:p w:rsidR="00B7525E" w:rsidRPr="009C54AE" w:rsidRDefault="00B752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pracy animatora kultury w odniesieniu do dzieci i młodzieży oraz dorosłyc</w:t>
            </w:r>
            <w:r w:rsidR="00E15CA4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B7525E" w:rsidRPr="009C54AE" w:rsidTr="00923D7D">
        <w:tc>
          <w:tcPr>
            <w:tcW w:w="9639" w:type="dxa"/>
          </w:tcPr>
          <w:p w:rsidR="00B7525E" w:rsidRDefault="00B7525E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Możliwości wykorzystania różnych zasobów kultury w pracy z osobami niedostosowanymi społecznie.</w:t>
            </w:r>
            <w:r w:rsidR="00462C84">
              <w:rPr>
                <w:rFonts w:ascii="Corbel" w:hAnsi="Corbel"/>
                <w:sz w:val="24"/>
                <w:szCs w:val="24"/>
              </w:rPr>
              <w:t xml:space="preserve"> Twórczość więzienna</w:t>
            </w:r>
            <w:r w:rsidR="007860E8">
              <w:rPr>
                <w:rFonts w:ascii="Corbel" w:hAnsi="Corbel"/>
                <w:sz w:val="24"/>
                <w:szCs w:val="24"/>
              </w:rPr>
              <w:t xml:space="preserve"> (plastyczna, muzyczna, literacka, teatralna).</w:t>
            </w:r>
          </w:p>
        </w:tc>
      </w:tr>
      <w:tr w:rsidR="00B7525E" w:rsidRPr="009C54AE" w:rsidTr="00923D7D">
        <w:tc>
          <w:tcPr>
            <w:tcW w:w="9639" w:type="dxa"/>
          </w:tcPr>
          <w:p w:rsidR="00B7525E" w:rsidRDefault="00B7525E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występujące w pracy animatora kultury</w:t>
            </w:r>
            <w:r w:rsidR="00E15C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CA4" w:rsidRPr="009C54AE" w:rsidTr="00923D7D">
        <w:tc>
          <w:tcPr>
            <w:tcW w:w="9639" w:type="dxa"/>
          </w:tcPr>
          <w:p w:rsidR="00E15CA4" w:rsidRDefault="00E15CA4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</w:t>
            </w:r>
            <w:r w:rsidR="007860E8">
              <w:rPr>
                <w:rFonts w:ascii="Corbel" w:hAnsi="Corbel"/>
                <w:sz w:val="24"/>
                <w:szCs w:val="24"/>
              </w:rPr>
              <w:t xml:space="preserve"> i realizacja ćwiczeń warsztatowych </w:t>
            </w:r>
            <w:r w:rsidR="003F2B41">
              <w:rPr>
                <w:rFonts w:ascii="Corbel" w:hAnsi="Corbel"/>
                <w:sz w:val="24"/>
                <w:szCs w:val="24"/>
              </w:rPr>
              <w:t>wykorzystujących metody twórczej resocjalizacji.</w:t>
            </w:r>
          </w:p>
        </w:tc>
      </w:tr>
      <w:tr w:rsidR="003F2B41" w:rsidRPr="009C54AE" w:rsidTr="00923D7D">
        <w:tc>
          <w:tcPr>
            <w:tcW w:w="9639" w:type="dxa"/>
          </w:tcPr>
          <w:p w:rsidR="003F2B41" w:rsidRDefault="003F2B41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Analizowanie wybranych dzieł plastycznych, muzycznych, literackich autorstwa osób </w:t>
            </w:r>
            <w:r w:rsidR="00F400AD">
              <w:rPr>
                <w:rFonts w:ascii="Corbel" w:hAnsi="Corbel"/>
                <w:sz w:val="24"/>
                <w:szCs w:val="24"/>
              </w:rPr>
              <w:t>niedostosowanych społecznie.</w:t>
            </w:r>
          </w:p>
        </w:tc>
      </w:tr>
      <w:tr w:rsidR="00696C70" w:rsidRPr="009C54AE" w:rsidTr="00923D7D">
        <w:tc>
          <w:tcPr>
            <w:tcW w:w="9639" w:type="dxa"/>
          </w:tcPr>
          <w:p w:rsidR="00696C70" w:rsidRDefault="00696C70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Wizyty w różnych instytucjach kultury miasta Rzeszowa i okolic</w:t>
            </w:r>
            <w:r w:rsidR="00F25C19">
              <w:rPr>
                <w:rFonts w:ascii="Corbel" w:hAnsi="Corbel"/>
                <w:sz w:val="24"/>
                <w:szCs w:val="24"/>
              </w:rPr>
              <w:t xml:space="preserve"> (opcjonalnie)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6C70" w:rsidRPr="009C54AE" w:rsidRDefault="00696C70" w:rsidP="00884F2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id="1" w:name="_Hlk22662962"/>
      <w:r>
        <w:rPr>
          <w:rFonts w:ascii="Corbel" w:hAnsi="Corbel"/>
          <w:b w:val="0"/>
          <w:smallCaps w:val="0"/>
          <w:szCs w:val="24"/>
        </w:rPr>
        <w:t>Ćwiczenia: analiza tekstów z dyskusją, praca w grupach, ćwiczenia praktyczne</w:t>
      </w:r>
      <w:r w:rsidR="008B776E">
        <w:rPr>
          <w:rFonts w:ascii="Corbel" w:hAnsi="Corbel"/>
          <w:b w:val="0"/>
          <w:smallCaps w:val="0"/>
          <w:szCs w:val="24"/>
        </w:rPr>
        <w:t xml:space="preserve"> </w:t>
      </w:r>
      <w:r w:rsidR="003F2B41">
        <w:rPr>
          <w:rFonts w:ascii="Corbel" w:hAnsi="Corbel"/>
          <w:b w:val="0"/>
          <w:smallCaps w:val="0"/>
          <w:szCs w:val="24"/>
        </w:rPr>
        <w:t>(</w:t>
      </w:r>
      <w:r w:rsidR="00F45FB3">
        <w:rPr>
          <w:rFonts w:ascii="Corbel" w:hAnsi="Corbel"/>
          <w:b w:val="0"/>
          <w:smallCaps w:val="0"/>
          <w:szCs w:val="24"/>
        </w:rPr>
        <w:t xml:space="preserve">praca projektowa – </w:t>
      </w:r>
      <w:r w:rsidR="003F2B41">
        <w:rPr>
          <w:rFonts w:ascii="Corbel" w:hAnsi="Corbel"/>
          <w:b w:val="0"/>
          <w:smallCaps w:val="0"/>
          <w:szCs w:val="24"/>
        </w:rPr>
        <w:t>warsztaty twórczej resocjalizacji</w:t>
      </w:r>
      <w:r w:rsidR="00884F2C">
        <w:rPr>
          <w:rFonts w:ascii="Corbel" w:hAnsi="Corbel"/>
          <w:b w:val="0"/>
          <w:smallCaps w:val="0"/>
          <w:szCs w:val="24"/>
        </w:rPr>
        <w:t>)</w:t>
      </w:r>
      <w:r>
        <w:rPr>
          <w:rFonts w:ascii="Corbel" w:hAnsi="Corbel"/>
          <w:b w:val="0"/>
          <w:smallCaps w:val="0"/>
          <w:szCs w:val="24"/>
        </w:rPr>
        <w:t xml:space="preserve">, </w:t>
      </w:r>
      <w:bookmarkEnd w:id="1"/>
      <w:r>
        <w:rPr>
          <w:rFonts w:ascii="Corbel" w:hAnsi="Corbel"/>
          <w:b w:val="0"/>
          <w:smallCaps w:val="0"/>
          <w:szCs w:val="24"/>
        </w:rPr>
        <w:t>ćwiczenia w terenie</w:t>
      </w:r>
      <w:r w:rsidR="004B7AD1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884F2C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84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884F2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884F2C" w:rsidRDefault="00884F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</w:p>
        </w:tc>
        <w:tc>
          <w:tcPr>
            <w:tcW w:w="2117" w:type="dxa"/>
          </w:tcPr>
          <w:p w:rsidR="0085747A" w:rsidRPr="009C54AE" w:rsidRDefault="007103B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884F2C" w:rsidRPr="009C54AE" w:rsidRDefault="00884F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26A19" w:rsidRPr="00026A19" w:rsidRDefault="00026A19" w:rsidP="00026A1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026A19" w:rsidRDefault="00026A19" w:rsidP="00026A19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026A19" w:rsidRDefault="00026A19" w:rsidP="00026A19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026A19" w:rsidRPr="00913877" w:rsidRDefault="00026A19" w:rsidP="00026A19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026A19" w:rsidRPr="009C54AE" w:rsidRDefault="00026A19" w:rsidP="00026A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4F2C" w:rsidRPr="009C54AE" w:rsidRDefault="00884F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CD6AE7" w:rsidRDefault="00C61DC5" w:rsidP="002B5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6AE7">
              <w:rPr>
                <w:rFonts w:ascii="Corbel" w:hAnsi="Corbel"/>
                <w:sz w:val="24"/>
                <w:szCs w:val="24"/>
              </w:rPr>
              <w:t>G</w:t>
            </w:r>
            <w:r w:rsidR="0085747A" w:rsidRPr="00CD6AE7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CD6AE7">
              <w:rPr>
                <w:rFonts w:ascii="Corbel" w:hAnsi="Corbel"/>
                <w:sz w:val="24"/>
                <w:szCs w:val="24"/>
              </w:rPr>
              <w:t> </w:t>
            </w:r>
            <w:r w:rsidR="0045729E" w:rsidRPr="00CD6AE7">
              <w:rPr>
                <w:rFonts w:ascii="Corbel" w:hAnsi="Corbel"/>
                <w:sz w:val="24"/>
                <w:szCs w:val="24"/>
              </w:rPr>
              <w:t>harmonogramu</w:t>
            </w:r>
            <w:r w:rsidRPr="00CD6AE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84F2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4B7AD1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36398B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8310C">
              <w:rPr>
                <w:rFonts w:ascii="Corbel" w:hAnsi="Corbel"/>
                <w:sz w:val="24"/>
                <w:szCs w:val="24"/>
              </w:rPr>
              <w:t>:</w:t>
            </w:r>
          </w:p>
          <w:p w:rsidR="00F8310C" w:rsidRDefault="00C61DC5" w:rsidP="00F831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 w:rsidR="00F8310C">
              <w:rPr>
                <w:rFonts w:ascii="Corbel" w:hAnsi="Corbel"/>
                <w:sz w:val="24"/>
                <w:szCs w:val="24"/>
              </w:rPr>
              <w:t>,</w:t>
            </w:r>
          </w:p>
          <w:p w:rsidR="00C61DC5" w:rsidRDefault="004B7AD1" w:rsidP="00F831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310C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F8310C">
              <w:rPr>
                <w:rFonts w:ascii="Corbel" w:hAnsi="Corbel"/>
                <w:sz w:val="24"/>
                <w:szCs w:val="24"/>
              </w:rPr>
              <w:t>,</w:t>
            </w:r>
          </w:p>
          <w:p w:rsidR="00F8310C" w:rsidRPr="00F8310C" w:rsidRDefault="00F8310C" w:rsidP="00F831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F831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8310C" w:rsidRDefault="00F8310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310C" w:rsidRDefault="0036398B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F8310C" w:rsidRDefault="0036398B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F8310C" w:rsidRPr="009C54AE" w:rsidRDefault="00F8310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39C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16A3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84F2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804CF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4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797E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9C54AE" w:rsidTr="00804CF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4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797E5D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804CF0">
        <w:trPr>
          <w:trHeight w:val="397"/>
        </w:trPr>
        <w:tc>
          <w:tcPr>
            <w:tcW w:w="9639" w:type="dxa"/>
          </w:tcPr>
          <w:p w:rsidR="002639C1" w:rsidRDefault="0085747A" w:rsidP="004B7AD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825A97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026A19" w:rsidRDefault="00026A19" w:rsidP="004B7AD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026A19" w:rsidRPr="00026A19" w:rsidRDefault="00026A19" w:rsidP="004B7AD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26A19">
              <w:rPr>
                <w:rFonts w:ascii="Corbel" w:hAnsi="Corbel"/>
                <w:bCs/>
                <w:smallCaps w:val="0"/>
                <w:szCs w:val="24"/>
              </w:rPr>
              <w:t>Wybrane fragmenty z następujących pozycji:</w:t>
            </w:r>
          </w:p>
          <w:p w:rsidR="00804CF0" w:rsidRPr="002639C1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Ciosek M., Pastwa-Wojciechowska B.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804CF0" w:rsidRPr="00CC25DB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804CF0" w:rsidRPr="008A2202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Kubinowski D., Lewartowicz U.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Animacja kultury w perspektywie pedagogicznej: studia i szkice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2018.</w:t>
            </w:r>
          </w:p>
          <w:p w:rsidR="00804CF0" w:rsidRPr="00462C84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Kubinowski D., Lewartowicz U.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Animacja kultury: współczesne dyskursy teorii i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Makmed, Lublin 2013.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Litwicka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i technika pracy animatora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Proksenia, Kraków 2010.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Marczak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Mazepa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Animacja kultury w praktyce edukacyjnej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Wydawinctwo Uniwersytetu Rzeszowskiego, Rzeszów 2017.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Sosnowski T., Danielewicz W., Sobecki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 jako animator w przestrzeni życia społecznego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Adam Marszałek, Toruń 2016.</w:t>
            </w:r>
          </w:p>
          <w:p w:rsidR="00416A3D" w:rsidRPr="00416A3D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z dnia 6 czerwca 1997 roku – kodeks karny wykonawczy (Dz. U. Nr 90, poz. 557)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–Oddział 7. Działalność kulturalno-oświatowa, społeczna, kultura fizyczna i zajęcia sportowe.</w:t>
            </w:r>
          </w:p>
        </w:tc>
      </w:tr>
      <w:tr w:rsidR="0085747A" w:rsidRPr="009C54AE" w:rsidTr="00804CF0">
        <w:trPr>
          <w:trHeight w:val="2258"/>
        </w:trPr>
        <w:tc>
          <w:tcPr>
            <w:tcW w:w="9639" w:type="dxa"/>
          </w:tcPr>
          <w:p w:rsidR="008A2202" w:rsidRPr="00825A97" w:rsidRDefault="0085747A" w:rsidP="004B7AD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825A97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8A2202" w:rsidRDefault="008A2202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Cichosz M., Lewicka M., Molesztak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Animacja społeczno-kulturalna - współczesne wyzwania: młodzież i seniorzy jako odbiorcy kultury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Oficyna Wydawnicza IMPULS, Kraków 2018.</w:t>
            </w:r>
          </w:p>
          <w:p w:rsidR="00AB22E3" w:rsidRDefault="00AB22E3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Kargul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Upowszechnianie, animacja, komercjalizacja kultury : podręcznik akademicki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PWN, Warszawa 2012.</w:t>
            </w:r>
          </w:p>
          <w:p w:rsidR="00462C84" w:rsidRPr="00462C84" w:rsidRDefault="00462C84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Sikorska D.,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Kulturotechnika jako metoda resocjalizacji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Współczesne oblicze resocjalizacji penitencjarnej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red. S. Bębas, </w:t>
            </w:r>
            <w:r w:rsidR="000F4849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Wydawnictwo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Wyższej Szkoły Handlowej, Radom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A2C" w:rsidRDefault="00004A2C" w:rsidP="00C16ABF">
      <w:pPr>
        <w:spacing w:after="0" w:line="240" w:lineRule="auto"/>
      </w:pPr>
      <w:r>
        <w:separator/>
      </w:r>
    </w:p>
  </w:endnote>
  <w:endnote w:type="continuationSeparator" w:id="1">
    <w:p w:rsidR="00004A2C" w:rsidRDefault="00004A2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A2C" w:rsidRDefault="00004A2C" w:rsidP="00C16ABF">
      <w:pPr>
        <w:spacing w:after="0" w:line="240" w:lineRule="auto"/>
      </w:pPr>
      <w:r>
        <w:separator/>
      </w:r>
    </w:p>
  </w:footnote>
  <w:footnote w:type="continuationSeparator" w:id="1">
    <w:p w:rsidR="00004A2C" w:rsidRDefault="00004A2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784B9F"/>
    <w:multiLevelType w:val="hybridMultilevel"/>
    <w:tmpl w:val="B3180D1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4A2C"/>
    <w:rsid w:val="000077B4"/>
    <w:rsid w:val="00015B8F"/>
    <w:rsid w:val="00022ECE"/>
    <w:rsid w:val="00026A19"/>
    <w:rsid w:val="00042A51"/>
    <w:rsid w:val="00042D2E"/>
    <w:rsid w:val="00044C82"/>
    <w:rsid w:val="00070ED6"/>
    <w:rsid w:val="000742DC"/>
    <w:rsid w:val="00084C12"/>
    <w:rsid w:val="0009462C"/>
    <w:rsid w:val="00094B12"/>
    <w:rsid w:val="0009676C"/>
    <w:rsid w:val="00096C46"/>
    <w:rsid w:val="000A296F"/>
    <w:rsid w:val="000A2A28"/>
    <w:rsid w:val="000A3ED5"/>
    <w:rsid w:val="000B192D"/>
    <w:rsid w:val="000B28EE"/>
    <w:rsid w:val="000B3E37"/>
    <w:rsid w:val="000B6DA8"/>
    <w:rsid w:val="000C0908"/>
    <w:rsid w:val="000C4209"/>
    <w:rsid w:val="000D04B0"/>
    <w:rsid w:val="000D2D17"/>
    <w:rsid w:val="000F1C57"/>
    <w:rsid w:val="000F4849"/>
    <w:rsid w:val="000F5615"/>
    <w:rsid w:val="000F6A72"/>
    <w:rsid w:val="00124BFF"/>
    <w:rsid w:val="0012560E"/>
    <w:rsid w:val="00126BF8"/>
    <w:rsid w:val="00127108"/>
    <w:rsid w:val="00134B13"/>
    <w:rsid w:val="0014019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2EF"/>
    <w:rsid w:val="00192F37"/>
    <w:rsid w:val="001A70D2"/>
    <w:rsid w:val="001B5158"/>
    <w:rsid w:val="001D657B"/>
    <w:rsid w:val="001D7B54"/>
    <w:rsid w:val="001E0209"/>
    <w:rsid w:val="001E43D3"/>
    <w:rsid w:val="001F2CA2"/>
    <w:rsid w:val="002144C0"/>
    <w:rsid w:val="0022477D"/>
    <w:rsid w:val="002278A9"/>
    <w:rsid w:val="002336F9"/>
    <w:rsid w:val="0024028F"/>
    <w:rsid w:val="00244ABC"/>
    <w:rsid w:val="00253E27"/>
    <w:rsid w:val="002639C1"/>
    <w:rsid w:val="00281FF2"/>
    <w:rsid w:val="002857DE"/>
    <w:rsid w:val="00291567"/>
    <w:rsid w:val="002A22BF"/>
    <w:rsid w:val="002A2389"/>
    <w:rsid w:val="002A671D"/>
    <w:rsid w:val="002B4D55"/>
    <w:rsid w:val="002B5E09"/>
    <w:rsid w:val="002B5EA0"/>
    <w:rsid w:val="002B6119"/>
    <w:rsid w:val="002B6744"/>
    <w:rsid w:val="002C1F06"/>
    <w:rsid w:val="002D00C4"/>
    <w:rsid w:val="002D3375"/>
    <w:rsid w:val="002D73D4"/>
    <w:rsid w:val="002E4291"/>
    <w:rsid w:val="002F02A3"/>
    <w:rsid w:val="002F4ABE"/>
    <w:rsid w:val="003018BA"/>
    <w:rsid w:val="0030395F"/>
    <w:rsid w:val="00305C92"/>
    <w:rsid w:val="003102AE"/>
    <w:rsid w:val="003151C5"/>
    <w:rsid w:val="003343CF"/>
    <w:rsid w:val="00341ACB"/>
    <w:rsid w:val="00346FE9"/>
    <w:rsid w:val="0034759A"/>
    <w:rsid w:val="003503F6"/>
    <w:rsid w:val="003530DD"/>
    <w:rsid w:val="0036398B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B41"/>
    <w:rsid w:val="003F38C0"/>
    <w:rsid w:val="0040765B"/>
    <w:rsid w:val="00414E3C"/>
    <w:rsid w:val="00416A3D"/>
    <w:rsid w:val="0042244A"/>
    <w:rsid w:val="0042745A"/>
    <w:rsid w:val="00431D5C"/>
    <w:rsid w:val="004362C6"/>
    <w:rsid w:val="00437FA2"/>
    <w:rsid w:val="00445970"/>
    <w:rsid w:val="0045729E"/>
    <w:rsid w:val="00461EFC"/>
    <w:rsid w:val="00462C84"/>
    <w:rsid w:val="00463948"/>
    <w:rsid w:val="004652C2"/>
    <w:rsid w:val="00465436"/>
    <w:rsid w:val="004706D1"/>
    <w:rsid w:val="00471326"/>
    <w:rsid w:val="0047598D"/>
    <w:rsid w:val="00483B3B"/>
    <w:rsid w:val="004840FD"/>
    <w:rsid w:val="004877D1"/>
    <w:rsid w:val="00490F7D"/>
    <w:rsid w:val="00491678"/>
    <w:rsid w:val="004968E2"/>
    <w:rsid w:val="004A3EEA"/>
    <w:rsid w:val="004A4D1F"/>
    <w:rsid w:val="004B7AD1"/>
    <w:rsid w:val="004C3402"/>
    <w:rsid w:val="004D5282"/>
    <w:rsid w:val="004F1551"/>
    <w:rsid w:val="004F55A3"/>
    <w:rsid w:val="0050496F"/>
    <w:rsid w:val="00513B6F"/>
    <w:rsid w:val="00514203"/>
    <w:rsid w:val="00517C63"/>
    <w:rsid w:val="00526C94"/>
    <w:rsid w:val="005363C4"/>
    <w:rsid w:val="00536BDE"/>
    <w:rsid w:val="00543ACC"/>
    <w:rsid w:val="00544C71"/>
    <w:rsid w:val="0056063D"/>
    <w:rsid w:val="0056696D"/>
    <w:rsid w:val="00573EF9"/>
    <w:rsid w:val="0059484D"/>
    <w:rsid w:val="005A0855"/>
    <w:rsid w:val="005A3196"/>
    <w:rsid w:val="005C080F"/>
    <w:rsid w:val="005C5042"/>
    <w:rsid w:val="005C55E5"/>
    <w:rsid w:val="005C696A"/>
    <w:rsid w:val="005D39F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C70"/>
    <w:rsid w:val="006D013B"/>
    <w:rsid w:val="006D050F"/>
    <w:rsid w:val="006D6139"/>
    <w:rsid w:val="006E5D65"/>
    <w:rsid w:val="006F1282"/>
    <w:rsid w:val="006F1FBC"/>
    <w:rsid w:val="006F31E2"/>
    <w:rsid w:val="00706544"/>
    <w:rsid w:val="007072BA"/>
    <w:rsid w:val="007103B7"/>
    <w:rsid w:val="0071420A"/>
    <w:rsid w:val="0071620A"/>
    <w:rsid w:val="00724677"/>
    <w:rsid w:val="00725459"/>
    <w:rsid w:val="007327BD"/>
    <w:rsid w:val="00734608"/>
    <w:rsid w:val="00745302"/>
    <w:rsid w:val="007461D6"/>
    <w:rsid w:val="00746EC8"/>
    <w:rsid w:val="00752768"/>
    <w:rsid w:val="00763BF1"/>
    <w:rsid w:val="00766FD4"/>
    <w:rsid w:val="0078168C"/>
    <w:rsid w:val="007860E8"/>
    <w:rsid w:val="00787C2A"/>
    <w:rsid w:val="00790E27"/>
    <w:rsid w:val="00797E5D"/>
    <w:rsid w:val="007A4022"/>
    <w:rsid w:val="007A6E6E"/>
    <w:rsid w:val="007C3299"/>
    <w:rsid w:val="007C3BCC"/>
    <w:rsid w:val="007C4546"/>
    <w:rsid w:val="007D6E56"/>
    <w:rsid w:val="007E61C7"/>
    <w:rsid w:val="007F1652"/>
    <w:rsid w:val="007F4155"/>
    <w:rsid w:val="007F46A5"/>
    <w:rsid w:val="00804CF0"/>
    <w:rsid w:val="0080507D"/>
    <w:rsid w:val="0081554D"/>
    <w:rsid w:val="0081707E"/>
    <w:rsid w:val="00820DD1"/>
    <w:rsid w:val="00825A97"/>
    <w:rsid w:val="00836F48"/>
    <w:rsid w:val="008449B3"/>
    <w:rsid w:val="0085747A"/>
    <w:rsid w:val="00884922"/>
    <w:rsid w:val="00884F2C"/>
    <w:rsid w:val="00885F64"/>
    <w:rsid w:val="008917F9"/>
    <w:rsid w:val="008A2202"/>
    <w:rsid w:val="008A2D63"/>
    <w:rsid w:val="008A45F7"/>
    <w:rsid w:val="008A62F2"/>
    <w:rsid w:val="008B77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36B"/>
    <w:rsid w:val="009508DF"/>
    <w:rsid w:val="00950DAC"/>
    <w:rsid w:val="00954A07"/>
    <w:rsid w:val="00965FC1"/>
    <w:rsid w:val="00997CBD"/>
    <w:rsid w:val="00997F14"/>
    <w:rsid w:val="009A3AA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11E6"/>
    <w:rsid w:val="00A155EE"/>
    <w:rsid w:val="00A2245B"/>
    <w:rsid w:val="00A27388"/>
    <w:rsid w:val="00A30110"/>
    <w:rsid w:val="00A36899"/>
    <w:rsid w:val="00A371F6"/>
    <w:rsid w:val="00A43BF6"/>
    <w:rsid w:val="00A53FA5"/>
    <w:rsid w:val="00A54817"/>
    <w:rsid w:val="00A601C8"/>
    <w:rsid w:val="00A60799"/>
    <w:rsid w:val="00A67B95"/>
    <w:rsid w:val="00A7260C"/>
    <w:rsid w:val="00A84C85"/>
    <w:rsid w:val="00A94DA0"/>
    <w:rsid w:val="00A97DE1"/>
    <w:rsid w:val="00AB053C"/>
    <w:rsid w:val="00AB22E3"/>
    <w:rsid w:val="00AD1146"/>
    <w:rsid w:val="00AD27D3"/>
    <w:rsid w:val="00AD66D6"/>
    <w:rsid w:val="00AE1160"/>
    <w:rsid w:val="00AE203C"/>
    <w:rsid w:val="00AE2E74"/>
    <w:rsid w:val="00AE5FCB"/>
    <w:rsid w:val="00AF2C1E"/>
    <w:rsid w:val="00B02A7F"/>
    <w:rsid w:val="00B06142"/>
    <w:rsid w:val="00B135B1"/>
    <w:rsid w:val="00B3130B"/>
    <w:rsid w:val="00B36775"/>
    <w:rsid w:val="00B40ADB"/>
    <w:rsid w:val="00B43B77"/>
    <w:rsid w:val="00B43E80"/>
    <w:rsid w:val="00B607DB"/>
    <w:rsid w:val="00B66529"/>
    <w:rsid w:val="00B70204"/>
    <w:rsid w:val="00B7525E"/>
    <w:rsid w:val="00B75946"/>
    <w:rsid w:val="00B8056E"/>
    <w:rsid w:val="00B819C8"/>
    <w:rsid w:val="00B82308"/>
    <w:rsid w:val="00B90885"/>
    <w:rsid w:val="00B954E2"/>
    <w:rsid w:val="00BB520A"/>
    <w:rsid w:val="00BD2497"/>
    <w:rsid w:val="00BD2AE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A40"/>
    <w:rsid w:val="00C6198C"/>
    <w:rsid w:val="00C61DC5"/>
    <w:rsid w:val="00C67E92"/>
    <w:rsid w:val="00C70A26"/>
    <w:rsid w:val="00C766DF"/>
    <w:rsid w:val="00C94B98"/>
    <w:rsid w:val="00CA2B96"/>
    <w:rsid w:val="00CA5089"/>
    <w:rsid w:val="00CB42CB"/>
    <w:rsid w:val="00CC25DB"/>
    <w:rsid w:val="00CD6897"/>
    <w:rsid w:val="00CD6AE7"/>
    <w:rsid w:val="00CE2EB9"/>
    <w:rsid w:val="00CE5BAC"/>
    <w:rsid w:val="00CF25BE"/>
    <w:rsid w:val="00CF78ED"/>
    <w:rsid w:val="00D02B25"/>
    <w:rsid w:val="00D02EBA"/>
    <w:rsid w:val="00D064B7"/>
    <w:rsid w:val="00D17C3C"/>
    <w:rsid w:val="00D26B2C"/>
    <w:rsid w:val="00D352C9"/>
    <w:rsid w:val="00D406C3"/>
    <w:rsid w:val="00D425B2"/>
    <w:rsid w:val="00D428D6"/>
    <w:rsid w:val="00D552B2"/>
    <w:rsid w:val="00D608D1"/>
    <w:rsid w:val="00D67728"/>
    <w:rsid w:val="00D74119"/>
    <w:rsid w:val="00D8075B"/>
    <w:rsid w:val="00D83498"/>
    <w:rsid w:val="00D8678B"/>
    <w:rsid w:val="00D87935"/>
    <w:rsid w:val="00D97030"/>
    <w:rsid w:val="00DA2114"/>
    <w:rsid w:val="00DE09C0"/>
    <w:rsid w:val="00DE4A14"/>
    <w:rsid w:val="00DE7B0B"/>
    <w:rsid w:val="00DF320D"/>
    <w:rsid w:val="00DF71C8"/>
    <w:rsid w:val="00E129B8"/>
    <w:rsid w:val="00E15CA4"/>
    <w:rsid w:val="00E21E7D"/>
    <w:rsid w:val="00E22FBC"/>
    <w:rsid w:val="00E24BF5"/>
    <w:rsid w:val="00E25338"/>
    <w:rsid w:val="00E51E44"/>
    <w:rsid w:val="00E63348"/>
    <w:rsid w:val="00E77E88"/>
    <w:rsid w:val="00E8107D"/>
    <w:rsid w:val="00E907BF"/>
    <w:rsid w:val="00E960BB"/>
    <w:rsid w:val="00E97C2F"/>
    <w:rsid w:val="00EA2074"/>
    <w:rsid w:val="00EA3BBF"/>
    <w:rsid w:val="00EA4832"/>
    <w:rsid w:val="00EA4E9D"/>
    <w:rsid w:val="00EC0B70"/>
    <w:rsid w:val="00EC4899"/>
    <w:rsid w:val="00EC49AC"/>
    <w:rsid w:val="00ED03AB"/>
    <w:rsid w:val="00ED32D2"/>
    <w:rsid w:val="00EE32DE"/>
    <w:rsid w:val="00EE5457"/>
    <w:rsid w:val="00F070AB"/>
    <w:rsid w:val="00F07D24"/>
    <w:rsid w:val="00F17567"/>
    <w:rsid w:val="00F17990"/>
    <w:rsid w:val="00F2524E"/>
    <w:rsid w:val="00F25C19"/>
    <w:rsid w:val="00F27A7B"/>
    <w:rsid w:val="00F400AD"/>
    <w:rsid w:val="00F45FB3"/>
    <w:rsid w:val="00F526AF"/>
    <w:rsid w:val="00F617C3"/>
    <w:rsid w:val="00F7066B"/>
    <w:rsid w:val="00F8310C"/>
    <w:rsid w:val="00F83B28"/>
    <w:rsid w:val="00FA46E5"/>
    <w:rsid w:val="00FB7DBA"/>
    <w:rsid w:val="00FC1C25"/>
    <w:rsid w:val="00FC3F45"/>
    <w:rsid w:val="00FC4B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AC30C-1B9E-4985-ACB1-7C1B22CF8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103</TotalTime>
  <Pages>1</Pages>
  <Words>1274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33</cp:revision>
  <cp:lastPrinted>2019-02-06T12:12:00Z</cp:lastPrinted>
  <dcterms:created xsi:type="dcterms:W3CDTF">2019-11-02T20:46:00Z</dcterms:created>
  <dcterms:modified xsi:type="dcterms:W3CDTF">2025-09-19T18:37:00Z</dcterms:modified>
</cp:coreProperties>
</file>